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BEE17" w14:textId="77777777" w:rsidR="00657585" w:rsidRDefault="00657585">
      <w:pPr>
        <w:pStyle w:val="a3"/>
        <w:rPr>
          <w:spacing w:val="0"/>
        </w:rPr>
      </w:pPr>
    </w:p>
    <w:p w14:paraId="3A999D08" w14:textId="6D1378A4" w:rsidR="00657585" w:rsidRDefault="006F4B28">
      <w:pPr>
        <w:pStyle w:val="a3"/>
        <w:spacing w:line="440" w:lineRule="exact"/>
        <w:jc w:val="center"/>
      </w:pPr>
      <w:r>
        <w:rPr>
          <w:rFonts w:ascii="ＭＳ 明朝" w:hAnsi="ＭＳ 明朝" w:hint="eastAsia"/>
          <w:spacing w:val="64"/>
          <w:sz w:val="40"/>
          <w:szCs w:val="40"/>
        </w:rPr>
        <w:t>再</w:t>
      </w:r>
      <w:r>
        <w:rPr>
          <w:rFonts w:ascii="ＭＳ 明朝" w:hAnsi="ＭＳ 明朝"/>
        </w:rPr>
        <w:t xml:space="preserve">　　</w:t>
      </w:r>
      <w:r>
        <w:rPr>
          <w:rFonts w:ascii="ＭＳ 明朝" w:hAnsi="ＭＳ 明朝"/>
          <w:spacing w:val="64"/>
          <w:sz w:val="40"/>
          <w:szCs w:val="40"/>
        </w:rPr>
        <w:t>入</w:t>
      </w:r>
      <w:r>
        <w:rPr>
          <w:rFonts w:ascii="ＭＳ 明朝" w:hAnsi="ＭＳ 明朝"/>
        </w:rPr>
        <w:t xml:space="preserve">　　</w:t>
      </w:r>
      <w:r>
        <w:rPr>
          <w:rFonts w:ascii="ＭＳ 明朝" w:hAnsi="ＭＳ 明朝"/>
          <w:spacing w:val="64"/>
          <w:sz w:val="40"/>
          <w:szCs w:val="40"/>
        </w:rPr>
        <w:t>札</w:t>
      </w:r>
      <w:r>
        <w:rPr>
          <w:rFonts w:ascii="ＭＳ 明朝" w:hAnsi="ＭＳ 明朝"/>
        </w:rPr>
        <w:t xml:space="preserve">　　</w:t>
      </w:r>
      <w:r>
        <w:rPr>
          <w:rFonts w:ascii="ＭＳ 明朝" w:hAnsi="ＭＳ 明朝"/>
          <w:spacing w:val="64"/>
          <w:sz w:val="40"/>
          <w:szCs w:val="40"/>
        </w:rPr>
        <w:t>書</w:t>
      </w:r>
    </w:p>
    <w:p w14:paraId="322A09FC" w14:textId="77777777" w:rsidR="00657585" w:rsidRDefault="00657585">
      <w:pPr>
        <w:pStyle w:val="a3"/>
        <w:rPr>
          <w:spacing w:val="0"/>
        </w:rPr>
      </w:pPr>
    </w:p>
    <w:p w14:paraId="11CDC65E" w14:textId="77777777" w:rsidR="00657585" w:rsidRDefault="00657585">
      <w:pPr>
        <w:pStyle w:val="a3"/>
        <w:rPr>
          <w:spacing w:val="0"/>
        </w:rPr>
      </w:pPr>
    </w:p>
    <w:p w14:paraId="1E3FB202" w14:textId="77777777" w:rsidR="00657585" w:rsidRDefault="00657585">
      <w:pPr>
        <w:pStyle w:val="a3"/>
        <w:spacing w:line="101" w:lineRule="exact"/>
        <w:rPr>
          <w:spacing w:val="0"/>
        </w:rPr>
      </w:pPr>
    </w:p>
    <w:tbl>
      <w:tblPr>
        <w:tblW w:w="9372" w:type="dxa"/>
        <w:tblInd w:w="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657585" w14:paraId="4CA2ED84" w14:textId="77777777">
        <w:trPr>
          <w:cantSplit/>
          <w:trHeight w:hRule="exact" w:val="602"/>
        </w:trPr>
        <w:tc>
          <w:tcPr>
            <w:tcW w:w="1452" w:type="dxa"/>
            <w:vMerge w:val="restart"/>
            <w:tcBorders>
              <w:right w:val="single" w:sz="6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0C9CB080" w14:textId="77777777" w:rsidR="00657585" w:rsidRDefault="00000000">
            <w:pPr>
              <w:pStyle w:val="a3"/>
            </w:pPr>
            <w:r>
              <w:rPr>
                <w:rFonts w:ascii="ＭＳ 明朝" w:hAnsi="ＭＳ 明朝"/>
                <w:sz w:val="24"/>
                <w:szCs w:val="24"/>
              </w:rPr>
              <w:t>入札金額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722BD3B2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拾</w:t>
            </w:r>
          </w:p>
        </w:tc>
        <w:tc>
          <w:tcPr>
            <w:tcW w:w="792" w:type="dxa"/>
            <w:tcBorders>
              <w:top w:val="single" w:sz="6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16655285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億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481B7FB9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千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61FFBA04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百</w:t>
            </w:r>
          </w:p>
        </w:tc>
        <w:tc>
          <w:tcPr>
            <w:tcW w:w="792" w:type="dxa"/>
            <w:tcBorders>
              <w:top w:val="single" w:sz="6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2A90152E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拾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7489447F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万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5115C495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千</w:t>
            </w:r>
          </w:p>
        </w:tc>
        <w:tc>
          <w:tcPr>
            <w:tcW w:w="792" w:type="dxa"/>
            <w:tcBorders>
              <w:top w:val="single" w:sz="6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4B235920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百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261F0807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拾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0F83C17F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円</w:t>
            </w:r>
          </w:p>
        </w:tc>
      </w:tr>
      <w:tr w:rsidR="00657585" w14:paraId="6C1F4D46" w14:textId="77777777">
        <w:trPr>
          <w:cantSplit/>
          <w:trHeight w:hRule="exact" w:val="903"/>
        </w:trPr>
        <w:tc>
          <w:tcPr>
            <w:tcW w:w="1452" w:type="dxa"/>
            <w:vMerge/>
            <w:tcBorders>
              <w:right w:val="single" w:sz="6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217ECCA1" w14:textId="77777777" w:rsidR="00510EA2" w:rsidRDefault="00510EA2">
            <w:pPr>
              <w:widowControl/>
              <w:suppressAutoHyphens w:val="0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187CF0A4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doub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0C28873E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09D909D4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665AB53F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doub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40E82AAC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25B9DAD5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660CE8C1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doub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184A29FA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70392AF1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5C31588F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</w:tr>
    </w:tbl>
    <w:p w14:paraId="07E462C8" w14:textId="77777777" w:rsidR="00657585" w:rsidRDefault="00657585">
      <w:pPr>
        <w:pStyle w:val="a3"/>
        <w:spacing w:line="202" w:lineRule="exact"/>
        <w:rPr>
          <w:spacing w:val="0"/>
        </w:rPr>
      </w:pPr>
    </w:p>
    <w:p w14:paraId="5FAE38F1" w14:textId="77777777" w:rsidR="00657585" w:rsidRDefault="00657585">
      <w:pPr>
        <w:pStyle w:val="a3"/>
        <w:rPr>
          <w:spacing w:val="0"/>
        </w:rPr>
      </w:pPr>
    </w:p>
    <w:p w14:paraId="39CB6EC9" w14:textId="77777777" w:rsidR="00657585" w:rsidRDefault="00657585">
      <w:pPr>
        <w:pStyle w:val="a3"/>
        <w:rPr>
          <w:spacing w:val="0"/>
        </w:rPr>
      </w:pPr>
    </w:p>
    <w:p w14:paraId="4C65EAD0" w14:textId="4581DF11" w:rsidR="00657585" w:rsidRDefault="00000000">
      <w:pPr>
        <w:pStyle w:val="a3"/>
      </w:pPr>
      <w:r>
        <w:rPr>
          <w:rFonts w:ascii="ＭＳ 明朝" w:hAnsi="ＭＳ 明朝"/>
          <w:sz w:val="24"/>
          <w:szCs w:val="24"/>
        </w:rPr>
        <w:t>入札業務</w:t>
      </w:r>
      <w:r>
        <w:rPr>
          <w:rFonts w:ascii="ＭＳ 明朝" w:hAnsi="ＭＳ 明朝"/>
          <w:spacing w:val="16"/>
          <w:sz w:val="24"/>
          <w:szCs w:val="24"/>
        </w:rPr>
        <w:t xml:space="preserve">  </w:t>
      </w:r>
      <w:r>
        <w:rPr>
          <w:rFonts w:ascii="ＭＳ 明朝" w:hAnsi="ＭＳ 明朝"/>
          <w:sz w:val="24"/>
          <w:szCs w:val="24"/>
        </w:rPr>
        <w:t xml:space="preserve">　　</w:t>
      </w:r>
      <w:r w:rsidR="00F36461">
        <w:rPr>
          <w:rFonts w:ascii="ＭＳ 明朝" w:hAnsi="ＭＳ 明朝" w:hint="eastAsia"/>
          <w:sz w:val="24"/>
          <w:szCs w:val="24"/>
        </w:rPr>
        <w:t>徳島県総務事務</w:t>
      </w:r>
      <w:r w:rsidR="0022004D">
        <w:rPr>
          <w:rFonts w:ascii="ＭＳ 明朝" w:hAnsi="ＭＳ 明朝" w:hint="eastAsia"/>
          <w:sz w:val="24"/>
          <w:szCs w:val="24"/>
        </w:rPr>
        <w:t>システム</w:t>
      </w:r>
      <w:r w:rsidR="00F36461">
        <w:rPr>
          <w:rFonts w:ascii="ＭＳ 明朝" w:hAnsi="ＭＳ 明朝" w:hint="eastAsia"/>
          <w:sz w:val="24"/>
          <w:szCs w:val="24"/>
        </w:rPr>
        <w:t>運用保守</w:t>
      </w:r>
      <w:r w:rsidR="0022004D">
        <w:rPr>
          <w:rFonts w:ascii="ＭＳ 明朝" w:hAnsi="ＭＳ 明朝" w:hint="eastAsia"/>
          <w:sz w:val="24"/>
          <w:szCs w:val="24"/>
        </w:rPr>
        <w:t>業務</w:t>
      </w:r>
    </w:p>
    <w:p w14:paraId="7CEE0693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527F2D83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7401DB05" w14:textId="77777777" w:rsidR="00657585" w:rsidRDefault="00000000">
      <w:pPr>
        <w:pStyle w:val="a3"/>
      </w:pPr>
      <w:r>
        <w:rPr>
          <w:rFonts w:ascii="ＭＳ 明朝" w:hAnsi="ＭＳ 明朝"/>
          <w:sz w:val="24"/>
          <w:szCs w:val="24"/>
        </w:rPr>
        <w:t>入札保証金</w:t>
      </w:r>
      <w:r>
        <w:rPr>
          <w:rFonts w:ascii="ＭＳ 明朝" w:hAnsi="ＭＳ 明朝"/>
          <w:spacing w:val="16"/>
          <w:sz w:val="24"/>
          <w:szCs w:val="24"/>
        </w:rPr>
        <w:t xml:space="preserve">    </w:t>
      </w:r>
      <w:r>
        <w:rPr>
          <w:rFonts w:ascii="ＭＳ 明朝" w:hAnsi="ＭＳ 明朝"/>
          <w:sz w:val="24"/>
          <w:szCs w:val="24"/>
        </w:rPr>
        <w:t>免除</w:t>
      </w:r>
    </w:p>
    <w:p w14:paraId="063C4642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515FF3C5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6917A355" w14:textId="79E616C6" w:rsidR="00657585" w:rsidRDefault="00000000">
      <w:pPr>
        <w:pStyle w:val="a3"/>
        <w:ind w:right="-197"/>
        <w:jc w:val="left"/>
      </w:pPr>
      <w:r>
        <w:rPr>
          <w:rFonts w:ascii="ＭＳ 明朝" w:hAnsi="ＭＳ 明朝"/>
          <w:sz w:val="24"/>
          <w:szCs w:val="24"/>
        </w:rPr>
        <w:t xml:space="preserve">　上記により業務の委託を受けたいので</w:t>
      </w:r>
      <w:r w:rsidR="00F36874">
        <w:rPr>
          <w:rFonts w:ascii="ＭＳ 明朝" w:hAnsi="ＭＳ 明朝" w:hint="eastAsia"/>
          <w:sz w:val="24"/>
          <w:szCs w:val="24"/>
        </w:rPr>
        <w:t>、</w:t>
      </w:r>
      <w:r>
        <w:rPr>
          <w:rFonts w:ascii="ＭＳ 明朝" w:hAnsi="ＭＳ 明朝"/>
          <w:sz w:val="24"/>
          <w:szCs w:val="24"/>
        </w:rPr>
        <w:t>徳島県契約事務規則（昭和39年徳島県規則第39号）により入札します。</w:t>
      </w:r>
    </w:p>
    <w:p w14:paraId="4AE1DAC1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55920703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5E23E351" w14:textId="77777777" w:rsidR="00657585" w:rsidRDefault="00000000">
      <w:pPr>
        <w:pStyle w:val="a3"/>
      </w:pPr>
      <w:r>
        <w:rPr>
          <w:rFonts w:ascii="ＭＳ 明朝" w:hAnsi="ＭＳ 明朝"/>
          <w:sz w:val="24"/>
          <w:szCs w:val="24"/>
        </w:rPr>
        <w:t xml:space="preserve">　令和　年　月　日</w:t>
      </w:r>
    </w:p>
    <w:p w14:paraId="21D4837A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70C4AC1F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440C0212" w14:textId="0D899098" w:rsidR="00657585" w:rsidRDefault="008D4640" w:rsidP="008D4640">
      <w:pPr>
        <w:pStyle w:val="a3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住　所　</w:t>
      </w:r>
    </w:p>
    <w:p w14:paraId="5A3F8E6E" w14:textId="2EE2755F" w:rsidR="008D4640" w:rsidRDefault="008D4640" w:rsidP="008D4640">
      <w:pPr>
        <w:pStyle w:val="a3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</w:t>
      </w:r>
    </w:p>
    <w:p w14:paraId="67B3C25C" w14:textId="6BF95117" w:rsidR="008D4640" w:rsidRDefault="008D4640" w:rsidP="008D4640">
      <w:pPr>
        <w:pStyle w:val="a3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</w:t>
      </w:r>
    </w:p>
    <w:p w14:paraId="4B72810F" w14:textId="3A9526C6" w:rsidR="008D4640" w:rsidRDefault="008D4640" w:rsidP="008D4640">
      <w:pPr>
        <w:pStyle w:val="a3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</w:t>
      </w:r>
    </w:p>
    <w:p w14:paraId="33263E47" w14:textId="50BF9EAF" w:rsidR="008D4640" w:rsidRDefault="008D4640" w:rsidP="008D4640">
      <w:pPr>
        <w:pStyle w:val="a3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氏　名　</w:t>
      </w:r>
    </w:p>
    <w:p w14:paraId="06D4B6B1" w14:textId="03FE2EE6" w:rsidR="008D4640" w:rsidRDefault="008D4640" w:rsidP="008D4640">
      <w:pPr>
        <w:pStyle w:val="a3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</w:t>
      </w:r>
    </w:p>
    <w:p w14:paraId="7A1C37AA" w14:textId="0C35AE51" w:rsidR="008D4640" w:rsidRDefault="008D4640" w:rsidP="008D4640">
      <w:pPr>
        <w:pStyle w:val="a3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</w:t>
      </w:r>
    </w:p>
    <w:p w14:paraId="690C93E8" w14:textId="601CB7C1" w:rsidR="008D4640" w:rsidRPr="008D4640" w:rsidRDefault="008D4640" w:rsidP="008D4640">
      <w:pPr>
        <w:pStyle w:val="a3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</w:t>
      </w:r>
    </w:p>
    <w:p w14:paraId="67BC95F7" w14:textId="5714A229" w:rsidR="00657585" w:rsidRDefault="008D4640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 xml:space="preserve">　　　　　　　　　　　　　　　　代理人</w:t>
      </w:r>
    </w:p>
    <w:p w14:paraId="42D3BF05" w14:textId="08B61C22" w:rsidR="008D4640" w:rsidRDefault="008D4640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 xml:space="preserve">　　　　　　　　　　　　　　　　　　住　所　</w:t>
      </w:r>
    </w:p>
    <w:p w14:paraId="40752165" w14:textId="36D21B85" w:rsidR="008D4640" w:rsidRDefault="008D4640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 xml:space="preserve">　　　　　　　　　　　　　　　　　　　　　　</w:t>
      </w:r>
    </w:p>
    <w:p w14:paraId="0E0D288C" w14:textId="05D5A447" w:rsidR="008D4640" w:rsidRDefault="008D4640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 xml:space="preserve">　　　　　　　　　　　　　　　　　　　　　　</w:t>
      </w:r>
    </w:p>
    <w:p w14:paraId="15E2D582" w14:textId="7A387187" w:rsidR="008D4640" w:rsidRDefault="008D4640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 xml:space="preserve">　　　　　　　　　　　　　　　　　　氏　名　</w:t>
      </w:r>
    </w:p>
    <w:p w14:paraId="27297792" w14:textId="47667A86" w:rsidR="008D4640" w:rsidRDefault="008D4640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 xml:space="preserve">　　　　　　　　　　　　　　　　　　　　　　</w:t>
      </w:r>
    </w:p>
    <w:p w14:paraId="18322006" w14:textId="18E9A036" w:rsidR="008D4640" w:rsidRDefault="008D4640" w:rsidP="008D4640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 xml:space="preserve">　　　　　　　　　　　　　　　　　　　　　　</w:t>
      </w:r>
    </w:p>
    <w:p w14:paraId="7E44B5F5" w14:textId="1F44918B" w:rsidR="00657585" w:rsidRPr="00257046" w:rsidRDefault="00000000">
      <w:pPr>
        <w:pStyle w:val="a3"/>
      </w:pPr>
      <w:r>
        <w:rPr>
          <w:rFonts w:ascii="ＭＳ 明朝" w:hAnsi="ＭＳ 明朝"/>
          <w:sz w:val="24"/>
          <w:szCs w:val="24"/>
        </w:rPr>
        <w:t xml:space="preserve">　　徳島県知事　殿</w:t>
      </w:r>
    </w:p>
    <w:sectPr w:rsidR="00657585" w:rsidRPr="00257046">
      <w:pgSz w:w="11906" w:h="16838"/>
      <w:pgMar w:top="1701" w:right="1162" w:bottom="1701" w:left="116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6674D" w14:textId="77777777" w:rsidR="005844CA" w:rsidRDefault="005844CA">
      <w:r>
        <w:separator/>
      </w:r>
    </w:p>
  </w:endnote>
  <w:endnote w:type="continuationSeparator" w:id="0">
    <w:p w14:paraId="275D637B" w14:textId="77777777" w:rsidR="005844CA" w:rsidRDefault="0058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96E51" w14:textId="77777777" w:rsidR="005844CA" w:rsidRDefault="005844CA">
      <w:r>
        <w:rPr>
          <w:color w:val="000000"/>
        </w:rPr>
        <w:separator/>
      </w:r>
    </w:p>
  </w:footnote>
  <w:footnote w:type="continuationSeparator" w:id="0">
    <w:p w14:paraId="424A57EB" w14:textId="77777777" w:rsidR="005844CA" w:rsidRDefault="005844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attachedTemplate r:id="rId1"/>
  <w:defaultTabStop w:val="720"/>
  <w:autoHyphenation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585"/>
    <w:rsid w:val="00176F52"/>
    <w:rsid w:val="0022004D"/>
    <w:rsid w:val="00257046"/>
    <w:rsid w:val="003660D9"/>
    <w:rsid w:val="00510EA2"/>
    <w:rsid w:val="0052469B"/>
    <w:rsid w:val="005844CA"/>
    <w:rsid w:val="00657585"/>
    <w:rsid w:val="006F4B28"/>
    <w:rsid w:val="00807617"/>
    <w:rsid w:val="008D4640"/>
    <w:rsid w:val="00C6621D"/>
    <w:rsid w:val="00C6728B"/>
    <w:rsid w:val="00DB3B7B"/>
    <w:rsid w:val="00E12694"/>
    <w:rsid w:val="00E2351A"/>
    <w:rsid w:val="00F36461"/>
    <w:rsid w:val="00F3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C090B5"/>
  <w15:docId w15:val="{3E9AF37B-5921-44EA-ABB7-17E7CBD3D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kern w:val="3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a3">
    <w:name w:val="一太郎"/>
    <w:pPr>
      <w:widowControl w:val="0"/>
      <w:suppressAutoHyphens/>
      <w:wordWrap w:val="0"/>
      <w:autoSpaceDE w:val="0"/>
      <w:spacing w:line="303" w:lineRule="exact"/>
      <w:jc w:val="both"/>
    </w:pPr>
    <w:rPr>
      <w:rFonts w:cs="ＭＳ 明朝"/>
      <w:spacing w:val="32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6">
    <w:name w:val="ヘッダー (文字)"/>
    <w:rPr>
      <w:kern w:val="3"/>
      <w:sz w:val="21"/>
      <w:szCs w:val="24"/>
    </w:rPr>
  </w:style>
  <w:style w:type="character" w:customStyle="1" w:styleId="a7">
    <w:name w:val="フッター (文字)"/>
    <w:rPr>
      <w:kern w:val="3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20849;&#26377;&#12489;&#12521;&#12452;&#12502;\2025\H_&#12471;&#12473;&#12486;&#12512;&#25285;&#24403;\H12_&#20104;&#31639;&#32232;&#25104;&#25903;&#25588;&#12471;&#12473;&#12486;&#12512;\50_&#36939;&#29992;&#20445;&#23432;\50_&#20837;&#26413;\02_&#20837;&#26413;&#20844;&#21578;\&#27010;&#35201;&#26360;&#31561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17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入札書様式　Ａ４</dc:title>
  <dc:creator>徳島県</dc:creator>
  <cp:lastModifiedBy>nagao mitsuru</cp:lastModifiedBy>
  <cp:revision>11</cp:revision>
  <dcterms:created xsi:type="dcterms:W3CDTF">2025-05-27T06:15:00Z</dcterms:created>
  <dcterms:modified xsi:type="dcterms:W3CDTF">2025-12-09T07:51:00Z</dcterms:modified>
</cp:coreProperties>
</file>